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933" w:rsidRPr="0048159C" w:rsidRDefault="00DD1933" w:rsidP="004071B3">
      <w:pPr>
        <w:pStyle w:val="NoSpacing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Pr="0048159C">
        <w:rPr>
          <w:rFonts w:ascii="Times New Roman" w:hAnsi="Times New Roman"/>
          <w:sz w:val="28"/>
          <w:szCs w:val="28"/>
        </w:rPr>
        <w:t>№ 1</w:t>
      </w:r>
    </w:p>
    <w:p w:rsidR="00DD1933" w:rsidRPr="0048159C" w:rsidRDefault="00DD1933" w:rsidP="004071B3">
      <w:pPr>
        <w:pStyle w:val="NoSpacing"/>
        <w:ind w:left="4820"/>
        <w:jc w:val="center"/>
        <w:rPr>
          <w:rFonts w:ascii="Times New Roman" w:hAnsi="Times New Roman"/>
          <w:sz w:val="28"/>
          <w:szCs w:val="28"/>
        </w:rPr>
      </w:pPr>
    </w:p>
    <w:p w:rsidR="00DD1933" w:rsidRPr="008267FE" w:rsidRDefault="00DD1933" w:rsidP="003F7120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 w:rsidRPr="008267FE">
        <w:rPr>
          <w:rFonts w:ascii="Times New Roman" w:hAnsi="Times New Roman"/>
          <w:iCs/>
          <w:sz w:val="28"/>
          <w:szCs w:val="28"/>
        </w:rPr>
        <w:t xml:space="preserve">к решению </w:t>
      </w:r>
      <w:r w:rsidRPr="008267FE">
        <w:rPr>
          <w:rFonts w:ascii="Times New Roman" w:hAnsi="Times New Roman"/>
          <w:bCs/>
          <w:iCs/>
          <w:sz w:val="28"/>
          <w:szCs w:val="28"/>
          <w:lang w:val="en-US"/>
        </w:rPr>
        <w:t>XV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8267FE">
        <w:rPr>
          <w:rFonts w:ascii="Times New Roman" w:hAnsi="Times New Roman"/>
          <w:bCs/>
          <w:iCs/>
          <w:sz w:val="28"/>
          <w:szCs w:val="28"/>
        </w:rPr>
        <w:t xml:space="preserve"> сессии </w:t>
      </w:r>
      <w:r w:rsidRPr="008267FE">
        <w:rPr>
          <w:rFonts w:ascii="Times New Roman" w:hAnsi="Times New Roman"/>
          <w:bCs/>
          <w:iCs/>
          <w:sz w:val="28"/>
          <w:szCs w:val="28"/>
          <w:lang w:val="en-US"/>
        </w:rPr>
        <w:t>III</w:t>
      </w:r>
      <w:r w:rsidRPr="008267FE">
        <w:rPr>
          <w:rFonts w:ascii="Times New Roman" w:hAnsi="Times New Roman"/>
          <w:bCs/>
          <w:iCs/>
          <w:sz w:val="28"/>
          <w:szCs w:val="28"/>
        </w:rPr>
        <w:t xml:space="preserve"> созыва</w:t>
      </w:r>
    </w:p>
    <w:p w:rsidR="00DD1933" w:rsidRPr="008267FE" w:rsidRDefault="00DD1933" w:rsidP="003F7120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 w:rsidRPr="008267FE">
        <w:rPr>
          <w:rFonts w:ascii="Times New Roman" w:hAnsi="Times New Roman"/>
          <w:iCs/>
          <w:sz w:val="28"/>
          <w:szCs w:val="28"/>
        </w:rPr>
        <w:t>Совета Выселковского сельского</w:t>
      </w:r>
    </w:p>
    <w:p w:rsidR="00DD1933" w:rsidRPr="008267FE" w:rsidRDefault="00DD1933" w:rsidP="003F7120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 w:rsidRPr="008267FE">
        <w:rPr>
          <w:rFonts w:ascii="Times New Roman" w:hAnsi="Times New Roman"/>
          <w:iCs/>
          <w:sz w:val="28"/>
          <w:szCs w:val="28"/>
        </w:rPr>
        <w:t>поселения Выселковского района</w:t>
      </w:r>
    </w:p>
    <w:p w:rsidR="00DD1933" w:rsidRDefault="00DD1933" w:rsidP="003F7120">
      <w:pPr>
        <w:spacing w:after="0" w:line="240" w:lineRule="auto"/>
        <w:jc w:val="center"/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</w:t>
      </w:r>
      <w:r w:rsidRPr="008267FE">
        <w:rPr>
          <w:rFonts w:ascii="Times New Roman" w:hAnsi="Times New Roman"/>
          <w:iCs/>
          <w:sz w:val="28"/>
          <w:szCs w:val="28"/>
        </w:rPr>
        <w:t xml:space="preserve">от </w:t>
      </w:r>
      <w:r>
        <w:rPr>
          <w:rFonts w:ascii="Times New Roman" w:hAnsi="Times New Roman"/>
          <w:iCs/>
          <w:sz w:val="28"/>
          <w:szCs w:val="28"/>
        </w:rPr>
        <w:t>19.04</w:t>
      </w:r>
      <w:r w:rsidRPr="008267FE">
        <w:rPr>
          <w:rFonts w:ascii="Times New Roman" w:hAnsi="Times New Roman"/>
          <w:iCs/>
          <w:sz w:val="28"/>
          <w:szCs w:val="28"/>
        </w:rPr>
        <w:t xml:space="preserve">.2016 года № </w:t>
      </w:r>
      <w:r>
        <w:rPr>
          <w:rFonts w:ascii="Times New Roman" w:hAnsi="Times New Roman"/>
          <w:iCs/>
          <w:sz w:val="28"/>
          <w:szCs w:val="28"/>
        </w:rPr>
        <w:t>3-118</w:t>
      </w:r>
    </w:p>
    <w:p w:rsidR="00DD1933" w:rsidRDefault="00DD1933"/>
    <w:tbl>
      <w:tblPr>
        <w:tblW w:w="9796" w:type="dxa"/>
        <w:tblInd w:w="93" w:type="dxa"/>
        <w:tblLayout w:type="fixed"/>
        <w:tblLook w:val="00A0"/>
      </w:tblPr>
      <w:tblGrid>
        <w:gridCol w:w="4173"/>
        <w:gridCol w:w="1654"/>
        <w:gridCol w:w="218"/>
        <w:gridCol w:w="2280"/>
        <w:gridCol w:w="1471"/>
      </w:tblGrid>
      <w:tr w:rsidR="00DD1933" w:rsidRPr="00E26133" w:rsidTr="00BB75F3">
        <w:trPr>
          <w:trHeight w:val="735"/>
        </w:trPr>
        <w:tc>
          <w:tcPr>
            <w:tcW w:w="979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Доходы бюджета Выселковского сельского поселения </w:t>
            </w:r>
          </w:p>
          <w:p w:rsidR="00DD1933" w:rsidRPr="00E26133" w:rsidRDefault="00DD1933" w:rsidP="004815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Выселковского района за </w:t>
            </w:r>
            <w:r w:rsidRPr="00E26133">
              <w:rPr>
                <w:rFonts w:ascii="Times New Roman" w:hAnsi="Times New Roman"/>
                <w:b/>
                <w:sz w:val="28"/>
                <w:szCs w:val="28"/>
              </w:rPr>
              <w:t>2015 год</w:t>
            </w:r>
            <w:r w:rsidRPr="00E26133">
              <w:rPr>
                <w:sz w:val="28"/>
                <w:szCs w:val="28"/>
              </w:rPr>
              <w:t xml:space="preserve"> </w:t>
            </w:r>
          </w:p>
          <w:p w:rsidR="00DD1933" w:rsidRDefault="00DD1933" w:rsidP="00F123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 кодам классификации доходов бюджет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  <w:p w:rsidR="00DD1933" w:rsidRDefault="00DD1933" w:rsidP="00F123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DD1933" w:rsidRPr="0048159C" w:rsidRDefault="00DD1933" w:rsidP="00F123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D1933" w:rsidRPr="00E26133" w:rsidTr="00BB75F3">
        <w:trPr>
          <w:trHeight w:val="315"/>
        </w:trPr>
        <w:tc>
          <w:tcPr>
            <w:tcW w:w="4173" w:type="dxa"/>
            <w:tcBorders>
              <w:bottom w:val="single" w:sz="4" w:space="0" w:color="auto"/>
            </w:tcBorders>
            <w:noWrap/>
            <w:vAlign w:val="bottom"/>
          </w:tcPr>
          <w:p w:rsidR="00DD1933" w:rsidRPr="0048159C" w:rsidRDefault="00DD1933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  <w:noWrap/>
            <w:vAlign w:val="bottom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noWrap/>
            <w:vAlign w:val="bottom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(тыс.руб.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DD1933" w:rsidRPr="00E26133" w:rsidTr="00BB75F3">
        <w:trPr>
          <w:trHeight w:val="445"/>
        </w:trPr>
        <w:tc>
          <w:tcPr>
            <w:tcW w:w="4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33" w:rsidRPr="0048159C" w:rsidRDefault="00DD1933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DD1933" w:rsidRPr="00E26133" w:rsidTr="00F123CD">
        <w:trPr>
          <w:trHeight w:val="712"/>
        </w:trPr>
        <w:tc>
          <w:tcPr>
            <w:tcW w:w="4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933" w:rsidRPr="0048159C" w:rsidRDefault="00DD1933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933" w:rsidRPr="0048159C" w:rsidRDefault="00DD1933" w:rsidP="00347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местного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933" w:rsidRPr="0048159C" w:rsidRDefault="00DD1933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933" w:rsidRPr="00E26133" w:rsidTr="00F123CD">
        <w:trPr>
          <w:trHeight w:val="23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933" w:rsidRPr="0048159C" w:rsidRDefault="00DD1933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933" w:rsidRPr="0048159C" w:rsidRDefault="00DD1933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933" w:rsidRPr="0048159C" w:rsidRDefault="00DD1933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933" w:rsidRPr="0048159C" w:rsidRDefault="00DD1933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D1933" w:rsidRPr="00E26133" w:rsidTr="001562E8">
        <w:trPr>
          <w:trHeight w:val="345"/>
        </w:trPr>
        <w:tc>
          <w:tcPr>
            <w:tcW w:w="8325" w:type="dxa"/>
            <w:gridSpan w:val="4"/>
            <w:tcBorders>
              <w:top w:val="single" w:sz="4" w:space="0" w:color="auto"/>
            </w:tcBorders>
            <w:vAlign w:val="bottom"/>
          </w:tcPr>
          <w:p w:rsidR="00DD1933" w:rsidRDefault="00DD1933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D1933" w:rsidRPr="0048159C" w:rsidRDefault="00DD1933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182 910,7</w:t>
            </w:r>
          </w:p>
        </w:tc>
      </w:tr>
      <w:tr w:rsidR="00DD1933" w:rsidRPr="00E26133" w:rsidTr="001562E8">
        <w:trPr>
          <w:trHeight w:val="345"/>
        </w:trPr>
        <w:tc>
          <w:tcPr>
            <w:tcW w:w="8325" w:type="dxa"/>
            <w:gridSpan w:val="4"/>
            <w:vAlign w:val="bottom"/>
          </w:tcPr>
          <w:p w:rsidR="00DD1933" w:rsidRPr="0048159C" w:rsidRDefault="00DD1933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1933" w:rsidRPr="00E26133" w:rsidTr="001562E8">
        <w:trPr>
          <w:trHeight w:val="395"/>
        </w:trPr>
        <w:tc>
          <w:tcPr>
            <w:tcW w:w="8325" w:type="dxa"/>
            <w:gridSpan w:val="4"/>
          </w:tcPr>
          <w:p w:rsidR="00DD1933" w:rsidRPr="0048159C" w:rsidRDefault="00DD1933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1471" w:type="dxa"/>
            <w:vAlign w:val="center"/>
          </w:tcPr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5 262,2</w:t>
            </w:r>
          </w:p>
        </w:tc>
      </w:tr>
      <w:tr w:rsidR="00DD1933" w:rsidRPr="00E26133" w:rsidTr="001562E8">
        <w:trPr>
          <w:trHeight w:val="1959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3624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Align w:val="center"/>
          </w:tcPr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center"/>
          </w:tcPr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10302230 01 0000 110</w:t>
            </w: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1834,4</w:t>
            </w: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933" w:rsidRPr="00E26133" w:rsidTr="001562E8">
        <w:trPr>
          <w:trHeight w:val="1230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6C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D1933" w:rsidRPr="00F33624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Align w:val="center"/>
          </w:tcPr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center"/>
          </w:tcPr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10302240 01 0000 110</w:t>
            </w: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center"/>
          </w:tcPr>
          <w:p w:rsidR="00DD1933" w:rsidRPr="00A267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49,7</w:t>
            </w: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933" w:rsidRPr="00E26133" w:rsidTr="001562E8">
        <w:trPr>
          <w:trHeight w:val="273"/>
        </w:trPr>
        <w:tc>
          <w:tcPr>
            <w:tcW w:w="4173" w:type="dxa"/>
            <w:vAlign w:val="bottom"/>
          </w:tcPr>
          <w:p w:rsidR="00DD1933" w:rsidRDefault="00DD1933" w:rsidP="005A3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нормативов в местные бюджеты</w:t>
            </w:r>
          </w:p>
          <w:p w:rsidR="00DD1933" w:rsidRPr="005A30EC" w:rsidRDefault="00DD1933" w:rsidP="005A3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Align w:val="center"/>
          </w:tcPr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center"/>
          </w:tcPr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10302250 01 0000 110</w:t>
            </w: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5A3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left w:val="nil"/>
            </w:tcBorders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3614,0</w:t>
            </w: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933" w:rsidRPr="00E26133" w:rsidTr="001562E8">
        <w:trPr>
          <w:trHeight w:val="1690"/>
        </w:trPr>
        <w:tc>
          <w:tcPr>
            <w:tcW w:w="4173" w:type="dxa"/>
            <w:vAlign w:val="bottom"/>
          </w:tcPr>
          <w:p w:rsidR="00DD1933" w:rsidRPr="00BC1EAE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vAlign w:val="bottom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DD1933" w:rsidRDefault="00DD1933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10302260 01 0000 110</w:t>
            </w:r>
          </w:p>
          <w:p w:rsidR="00DD1933" w:rsidRDefault="00DD1933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left w:val="nil"/>
            </w:tcBorders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-235,9</w:t>
            </w: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933" w:rsidRPr="00E26133" w:rsidTr="001562E8">
        <w:trPr>
          <w:trHeight w:val="331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  <w:p w:rsidR="00DD1933" w:rsidRPr="0048159C" w:rsidRDefault="00DD1933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102 913,0</w:t>
            </w:r>
          </w:p>
        </w:tc>
      </w:tr>
      <w:tr w:rsidR="00DD1933" w:rsidRPr="00E26133" w:rsidTr="001562E8">
        <w:trPr>
          <w:trHeight w:val="1825"/>
        </w:trPr>
        <w:tc>
          <w:tcPr>
            <w:tcW w:w="4173" w:type="dxa"/>
            <w:vAlign w:val="bottom"/>
          </w:tcPr>
          <w:p w:rsidR="00DD1933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1933" w:rsidRPr="0048159C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67 339,1</w:t>
            </w:r>
          </w:p>
        </w:tc>
      </w:tr>
      <w:tr w:rsidR="00DD1933" w:rsidRPr="00E26133" w:rsidTr="001562E8">
        <w:trPr>
          <w:trHeight w:val="1729"/>
        </w:trPr>
        <w:tc>
          <w:tcPr>
            <w:tcW w:w="4173" w:type="dxa"/>
            <w:vAlign w:val="bottom"/>
          </w:tcPr>
          <w:p w:rsidR="00DD1933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ответствии со статьями 227, 227.1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  <w:p w:rsidR="00DD1933" w:rsidRPr="0048159C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FA7C28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DD1933" w:rsidRPr="00E26133" w:rsidTr="001562E8">
        <w:trPr>
          <w:trHeight w:val="1729"/>
        </w:trPr>
        <w:tc>
          <w:tcPr>
            <w:tcW w:w="4173" w:type="dxa"/>
            <w:vAlign w:val="bottom"/>
          </w:tcPr>
          <w:p w:rsidR="00DD1933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ответствии со статьями 227, 227.1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  <w:p w:rsidR="00DD1933" w:rsidRPr="0048159C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10102010 01 3000 110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DD1933" w:rsidRPr="00E26133" w:rsidTr="001562E8">
        <w:trPr>
          <w:trHeight w:val="1729"/>
        </w:trPr>
        <w:tc>
          <w:tcPr>
            <w:tcW w:w="4173" w:type="dxa"/>
            <w:vAlign w:val="bottom"/>
          </w:tcPr>
          <w:p w:rsidR="00DD1933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  <w:p w:rsidR="00DD1933" w:rsidRPr="0048159C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10102010 01 4000 110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18,7</w:t>
            </w:r>
          </w:p>
        </w:tc>
      </w:tr>
      <w:tr w:rsidR="00DD1933" w:rsidRPr="00E26133" w:rsidTr="001562E8">
        <w:trPr>
          <w:trHeight w:val="273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bottom"/>
          </w:tcPr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bottom"/>
          </w:tcPr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A0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10102020 01 1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122,7</w:t>
            </w:r>
          </w:p>
        </w:tc>
      </w:tr>
      <w:tr w:rsidR="00DD1933" w:rsidRPr="00E26133" w:rsidTr="001562E8">
        <w:trPr>
          <w:trHeight w:val="3465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DD1933" w:rsidRPr="00E26133" w:rsidTr="001562E8">
        <w:trPr>
          <w:trHeight w:val="3108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ческих лиц с доходов, полученных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DD1933" w:rsidRPr="00E26133" w:rsidTr="001562E8">
        <w:trPr>
          <w:trHeight w:val="649"/>
        </w:trPr>
        <w:tc>
          <w:tcPr>
            <w:tcW w:w="4173" w:type="dxa"/>
            <w:vAlign w:val="bottom"/>
          </w:tcPr>
          <w:p w:rsidR="00DD1933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1933" w:rsidRPr="0048159C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2689,1</w:t>
            </w:r>
          </w:p>
        </w:tc>
      </w:tr>
      <w:tr w:rsidR="00DD1933" w:rsidRPr="00E26133" w:rsidTr="001562E8">
        <w:trPr>
          <w:trHeight w:val="273"/>
        </w:trPr>
        <w:tc>
          <w:tcPr>
            <w:tcW w:w="4173" w:type="dxa"/>
            <w:vAlign w:val="bottom"/>
          </w:tcPr>
          <w:p w:rsidR="00DD1933" w:rsidRPr="0048159C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3338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-3,1</w:t>
            </w:r>
          </w:p>
        </w:tc>
      </w:tr>
      <w:tr w:rsidR="00DD1933" w:rsidRPr="00E26133" w:rsidTr="001562E8">
        <w:trPr>
          <w:trHeight w:val="1254"/>
        </w:trPr>
        <w:tc>
          <w:tcPr>
            <w:tcW w:w="4173" w:type="dxa"/>
            <w:vAlign w:val="bottom"/>
          </w:tcPr>
          <w:p w:rsidR="00DD1933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1933" w:rsidRPr="0048159C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DD1933" w:rsidRPr="00E26133" w:rsidTr="001562E8">
        <w:trPr>
          <w:trHeight w:val="1254"/>
        </w:trPr>
        <w:tc>
          <w:tcPr>
            <w:tcW w:w="4173" w:type="dxa"/>
            <w:vAlign w:val="bottom"/>
          </w:tcPr>
          <w:p w:rsidR="00DD1933" w:rsidRPr="00C4636B" w:rsidRDefault="00DD1933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10102030 01 4000 110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1562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DD1933" w:rsidRPr="00E26133" w:rsidTr="001562E8">
        <w:trPr>
          <w:trHeight w:val="273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10102040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57416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16,8</w:t>
            </w:r>
          </w:p>
        </w:tc>
      </w:tr>
      <w:tr w:rsidR="00DD1933" w:rsidRPr="00E26133" w:rsidTr="006B48C5">
        <w:trPr>
          <w:trHeight w:val="315"/>
        </w:trPr>
        <w:tc>
          <w:tcPr>
            <w:tcW w:w="4173" w:type="dxa"/>
            <w:vAlign w:val="bottom"/>
          </w:tcPr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F416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5 234,3</w:t>
            </w:r>
          </w:p>
        </w:tc>
      </w:tr>
      <w:tr w:rsidR="00DD1933" w:rsidRPr="00E26133" w:rsidTr="006B48C5">
        <w:trPr>
          <w:trHeight w:val="315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10503010 01 2100 110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7E3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  <w:p w:rsidR="00DD1933" w:rsidRDefault="00DD1933" w:rsidP="00F416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0,5</w:t>
            </w:r>
          </w:p>
        </w:tc>
      </w:tr>
      <w:tr w:rsidR="00DD1933" w:rsidRPr="00E26133" w:rsidTr="006B48C5">
        <w:trPr>
          <w:trHeight w:val="315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E83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  <w:p w:rsidR="00DD1933" w:rsidRPr="0048159C" w:rsidRDefault="00DD1933" w:rsidP="00E83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3,0</w:t>
            </w:r>
          </w:p>
        </w:tc>
      </w:tr>
      <w:tr w:rsidR="00DD1933" w:rsidRPr="00E26133" w:rsidTr="006B48C5">
        <w:trPr>
          <w:trHeight w:val="315"/>
        </w:trPr>
        <w:tc>
          <w:tcPr>
            <w:tcW w:w="4173" w:type="dxa"/>
            <w:vAlign w:val="bottom"/>
          </w:tcPr>
          <w:p w:rsidR="00DD1933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10503020 01 1000 110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E96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-0,3</w:t>
            </w:r>
          </w:p>
        </w:tc>
      </w:tr>
      <w:tr w:rsidR="00DD1933" w:rsidRPr="00E26133" w:rsidTr="00F4162F">
        <w:trPr>
          <w:trHeight w:val="1126"/>
        </w:trPr>
        <w:tc>
          <w:tcPr>
            <w:tcW w:w="4173" w:type="dxa"/>
            <w:vAlign w:val="bottom"/>
          </w:tcPr>
          <w:p w:rsidR="00DD1933" w:rsidRPr="00E26133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48159C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1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4 223,3</w:t>
            </w:r>
          </w:p>
        </w:tc>
      </w:tr>
      <w:tr w:rsidR="00DD1933" w:rsidRPr="00E26133" w:rsidTr="00F4162F">
        <w:trPr>
          <w:trHeight w:val="1145"/>
        </w:trPr>
        <w:tc>
          <w:tcPr>
            <w:tcW w:w="4173" w:type="dxa"/>
            <w:vAlign w:val="bottom"/>
          </w:tcPr>
          <w:p w:rsidR="00DD1933" w:rsidRPr="00E26133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Pr="00E26133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1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  <w:p w:rsidR="00DD1933" w:rsidRPr="0048159C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FA3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DD1933" w:rsidRPr="00E26133" w:rsidTr="00F4162F">
        <w:trPr>
          <w:trHeight w:val="556"/>
        </w:trPr>
        <w:tc>
          <w:tcPr>
            <w:tcW w:w="4173" w:type="dxa"/>
            <w:vAlign w:val="bottom"/>
          </w:tcPr>
          <w:p w:rsidR="00DD1933" w:rsidRPr="00BB75F3" w:rsidRDefault="00DD1933" w:rsidP="00C01C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1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FA3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10601030 10 2200 110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0,07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D1933" w:rsidRPr="00E26133" w:rsidTr="00F4162F">
        <w:trPr>
          <w:trHeight w:val="1487"/>
        </w:trPr>
        <w:tc>
          <w:tcPr>
            <w:tcW w:w="4173" w:type="dxa"/>
            <w:vAlign w:val="bottom"/>
          </w:tcPr>
          <w:p w:rsidR="00DD1933" w:rsidRPr="00E26133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1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  <w:p w:rsidR="00DD1933" w:rsidRPr="0048159C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FA3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10601030 10 4000 110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DD1933" w:rsidRPr="00E26133" w:rsidTr="00F4162F">
        <w:trPr>
          <w:trHeight w:val="1140"/>
        </w:trPr>
        <w:tc>
          <w:tcPr>
            <w:tcW w:w="4173" w:type="dxa"/>
            <w:vAlign w:val="bottom"/>
          </w:tcPr>
          <w:p w:rsidR="00DD1933" w:rsidRDefault="00DD1933" w:rsidP="00FA3B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  <w:p w:rsidR="00DD1933" w:rsidRPr="0048159C" w:rsidRDefault="00DD1933" w:rsidP="00FA3B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064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14 474,5</w:t>
            </w:r>
          </w:p>
        </w:tc>
      </w:tr>
      <w:tr w:rsidR="00DD1933" w:rsidRPr="00E26133" w:rsidTr="00F4162F">
        <w:trPr>
          <w:trHeight w:val="1140"/>
        </w:trPr>
        <w:tc>
          <w:tcPr>
            <w:tcW w:w="4173" w:type="dxa"/>
            <w:vAlign w:val="bottom"/>
          </w:tcPr>
          <w:p w:rsidR="00DD1933" w:rsidRDefault="00DD1933" w:rsidP="00FA3B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  <w:p w:rsidR="00DD1933" w:rsidRPr="0048159C" w:rsidRDefault="00DD1933" w:rsidP="00FA3B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064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10606033 10 2100 110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</w:tr>
      <w:tr w:rsidR="00DD1933" w:rsidRPr="00E26133" w:rsidTr="00F4162F">
        <w:trPr>
          <w:trHeight w:val="1140"/>
        </w:trPr>
        <w:tc>
          <w:tcPr>
            <w:tcW w:w="4173" w:type="dxa"/>
            <w:vAlign w:val="bottom"/>
          </w:tcPr>
          <w:p w:rsidR="00DD1933" w:rsidRDefault="00DD1933" w:rsidP="00FA3B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  <w:p w:rsidR="00DD1933" w:rsidRPr="0048159C" w:rsidRDefault="00DD1933" w:rsidP="00FA3B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064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10606033 10 3000 110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2,2</w:t>
            </w:r>
          </w:p>
        </w:tc>
      </w:tr>
      <w:tr w:rsidR="00DD1933" w:rsidRPr="00E26133" w:rsidTr="00F4162F">
        <w:trPr>
          <w:trHeight w:val="1140"/>
        </w:trPr>
        <w:tc>
          <w:tcPr>
            <w:tcW w:w="4173" w:type="dxa"/>
            <w:vAlign w:val="bottom"/>
          </w:tcPr>
          <w:p w:rsidR="00DD1933" w:rsidRDefault="00DD1933" w:rsidP="00F416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  <w:p w:rsidR="00DD1933" w:rsidRPr="0048159C" w:rsidRDefault="00DD1933" w:rsidP="00FA3B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182 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064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10606033 10 4000 110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DD1933" w:rsidRPr="00E26133" w:rsidTr="00F4162F">
        <w:trPr>
          <w:trHeight w:val="1090"/>
        </w:trPr>
        <w:tc>
          <w:tcPr>
            <w:tcW w:w="4173" w:type="dxa"/>
            <w:vAlign w:val="bottom"/>
          </w:tcPr>
          <w:p w:rsidR="00DD1933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DD1933" w:rsidRPr="0048159C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tcBorders>
              <w:left w:val="nil"/>
            </w:tcBorders>
            <w:noWrap/>
            <w:vAlign w:val="center"/>
          </w:tcPr>
          <w:p w:rsidR="00DD1933" w:rsidRPr="0048159C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8 705,3</w:t>
            </w:r>
          </w:p>
        </w:tc>
      </w:tr>
      <w:tr w:rsidR="00DD1933" w:rsidRPr="00E26133" w:rsidTr="00F4162F">
        <w:trPr>
          <w:trHeight w:val="284"/>
        </w:trPr>
        <w:tc>
          <w:tcPr>
            <w:tcW w:w="4173" w:type="dxa"/>
            <w:vAlign w:val="bottom"/>
          </w:tcPr>
          <w:p w:rsidR="00DD1933" w:rsidRDefault="00DD1933" w:rsidP="00064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DD1933" w:rsidRPr="0048159C" w:rsidRDefault="00DD1933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10606043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tcBorders>
              <w:left w:val="nil"/>
            </w:tcBorders>
            <w:noWrap/>
            <w:vAlign w:val="center"/>
          </w:tcPr>
          <w:p w:rsidR="00DD1933" w:rsidRPr="0048159C" w:rsidRDefault="00DD1933" w:rsidP="002E1B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128,6</w:t>
            </w:r>
          </w:p>
        </w:tc>
      </w:tr>
      <w:tr w:rsidR="00DD1933" w:rsidRPr="00E26133" w:rsidTr="00F4162F">
        <w:trPr>
          <w:trHeight w:val="273"/>
        </w:trPr>
        <w:tc>
          <w:tcPr>
            <w:tcW w:w="4173" w:type="dxa"/>
            <w:vAlign w:val="center"/>
          </w:tcPr>
          <w:p w:rsidR="00DD1933" w:rsidRDefault="00DD1933" w:rsidP="00015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DD1933" w:rsidRPr="0048159C" w:rsidRDefault="00DD1933" w:rsidP="00015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22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tcBorders>
              <w:left w:val="nil"/>
            </w:tcBorders>
            <w:noWrap/>
            <w:vAlign w:val="center"/>
          </w:tcPr>
          <w:p w:rsidR="00DD1933" w:rsidRPr="0048159C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DD1933" w:rsidRPr="00E26133" w:rsidTr="00F4162F">
        <w:trPr>
          <w:trHeight w:val="273"/>
        </w:trPr>
        <w:tc>
          <w:tcPr>
            <w:tcW w:w="4173" w:type="dxa"/>
            <w:vAlign w:val="center"/>
          </w:tcPr>
          <w:p w:rsidR="00DD1933" w:rsidRDefault="00DD1933" w:rsidP="00015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DD1933" w:rsidRDefault="00DD1933" w:rsidP="00015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10606043 10 3000 110</w:t>
            </w:r>
          </w:p>
        </w:tc>
        <w:tc>
          <w:tcPr>
            <w:tcW w:w="1471" w:type="dxa"/>
            <w:tcBorders>
              <w:left w:val="nil"/>
            </w:tcBorders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DD1933" w:rsidRPr="00E26133" w:rsidTr="00F4162F">
        <w:trPr>
          <w:trHeight w:val="273"/>
        </w:trPr>
        <w:tc>
          <w:tcPr>
            <w:tcW w:w="4173" w:type="dxa"/>
            <w:vAlign w:val="bottom"/>
          </w:tcPr>
          <w:p w:rsidR="00DD1933" w:rsidRDefault="00DD1933" w:rsidP="00015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DD1933" w:rsidRDefault="00DD1933" w:rsidP="00064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10606043 10 4000 110</w:t>
            </w:r>
          </w:p>
        </w:tc>
        <w:tc>
          <w:tcPr>
            <w:tcW w:w="1471" w:type="dxa"/>
            <w:tcBorders>
              <w:left w:val="nil"/>
            </w:tcBorders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D1933" w:rsidRPr="00E26133" w:rsidTr="00F4162F">
        <w:trPr>
          <w:trHeight w:val="273"/>
        </w:trPr>
        <w:tc>
          <w:tcPr>
            <w:tcW w:w="4173" w:type="dxa"/>
            <w:vAlign w:val="bottom"/>
          </w:tcPr>
          <w:p w:rsidR="00DD1933" w:rsidRDefault="00DD1933" w:rsidP="00E7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межселенных территориях </w:t>
            </w:r>
          </w:p>
          <w:p w:rsidR="00DD1933" w:rsidRDefault="00DD1933" w:rsidP="00E7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E7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10904053 10 1000 110</w:t>
            </w:r>
          </w:p>
        </w:tc>
        <w:tc>
          <w:tcPr>
            <w:tcW w:w="1471" w:type="dxa"/>
            <w:tcBorders>
              <w:left w:val="nil"/>
            </w:tcBorders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-172,5</w:t>
            </w:r>
          </w:p>
        </w:tc>
      </w:tr>
      <w:tr w:rsidR="00DD1933" w:rsidRPr="00E26133" w:rsidTr="00F4162F">
        <w:trPr>
          <w:trHeight w:val="273"/>
        </w:trPr>
        <w:tc>
          <w:tcPr>
            <w:tcW w:w="4173" w:type="dxa"/>
            <w:vAlign w:val="bottom"/>
          </w:tcPr>
          <w:p w:rsidR="00DD1933" w:rsidRDefault="00DD1933" w:rsidP="00E7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межселенных территориях </w:t>
            </w:r>
          </w:p>
          <w:p w:rsidR="00DD1933" w:rsidRDefault="00DD1933" w:rsidP="00E7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10904053 10 2100 110</w:t>
            </w:r>
          </w:p>
        </w:tc>
        <w:tc>
          <w:tcPr>
            <w:tcW w:w="1471" w:type="dxa"/>
            <w:tcBorders>
              <w:left w:val="nil"/>
            </w:tcBorders>
            <w:noWrap/>
            <w:vAlign w:val="center"/>
          </w:tcPr>
          <w:p w:rsidR="00DD1933" w:rsidRDefault="00DD1933" w:rsidP="00F416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-1,7</w:t>
            </w:r>
          </w:p>
        </w:tc>
      </w:tr>
      <w:tr w:rsidR="00DD1933" w:rsidRPr="00E26133" w:rsidTr="002E1B6F">
        <w:trPr>
          <w:trHeight w:val="273"/>
        </w:trPr>
        <w:tc>
          <w:tcPr>
            <w:tcW w:w="4173" w:type="dxa"/>
            <w:vAlign w:val="bottom"/>
          </w:tcPr>
          <w:p w:rsidR="00DD1933" w:rsidRDefault="00DD1933" w:rsidP="00E7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межселенных территориях </w:t>
            </w:r>
          </w:p>
          <w:p w:rsidR="00DD1933" w:rsidRDefault="00DD1933" w:rsidP="00E7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10904053 10 2200 110</w:t>
            </w:r>
          </w:p>
        </w:tc>
        <w:tc>
          <w:tcPr>
            <w:tcW w:w="1471" w:type="dxa"/>
            <w:tcBorders>
              <w:left w:val="nil"/>
            </w:tcBorders>
            <w:noWrap/>
            <w:vAlign w:val="center"/>
          </w:tcPr>
          <w:p w:rsidR="00DD1933" w:rsidRDefault="00DD1933" w:rsidP="002E1B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-0,6</w:t>
            </w:r>
          </w:p>
        </w:tc>
      </w:tr>
      <w:tr w:rsidR="00DD1933" w:rsidRPr="00E26133" w:rsidTr="00A2246D">
        <w:trPr>
          <w:trHeight w:val="531"/>
        </w:trPr>
        <w:tc>
          <w:tcPr>
            <w:tcW w:w="8325" w:type="dxa"/>
            <w:gridSpan w:val="4"/>
          </w:tcPr>
          <w:p w:rsidR="00DD1933" w:rsidRDefault="00DD1933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Выселковского сельского поселения Выселковского района</w:t>
            </w:r>
          </w:p>
          <w:p w:rsidR="00DD1933" w:rsidRPr="0048159C" w:rsidRDefault="00DD1933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74 735,5</w:t>
            </w:r>
          </w:p>
        </w:tc>
      </w:tr>
      <w:tr w:rsidR="00DD1933" w:rsidRPr="00E26133" w:rsidTr="004B562A">
        <w:trPr>
          <w:trHeight w:val="1150"/>
        </w:trPr>
        <w:tc>
          <w:tcPr>
            <w:tcW w:w="4173" w:type="dxa"/>
            <w:vAlign w:val="bottom"/>
          </w:tcPr>
          <w:p w:rsidR="00DD1933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государственной власти, органов местного самоуправления, государственных внебюджетных фондов и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  <w:p w:rsidR="00DD1933" w:rsidRPr="0048159C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DD1933" w:rsidRPr="00E26133" w:rsidTr="00A2246D">
        <w:trPr>
          <w:trHeight w:val="635"/>
        </w:trPr>
        <w:tc>
          <w:tcPr>
            <w:tcW w:w="4173" w:type="dxa"/>
            <w:vAlign w:val="bottom"/>
          </w:tcPr>
          <w:p w:rsidR="00DD1933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  <w:p w:rsidR="00DD1933" w:rsidRPr="0048159C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11302995 10 0000 130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DD1933" w:rsidRPr="00E26133" w:rsidTr="00A2246D">
        <w:trPr>
          <w:trHeight w:val="1943"/>
        </w:trPr>
        <w:tc>
          <w:tcPr>
            <w:tcW w:w="4173" w:type="dxa"/>
            <w:vAlign w:val="bottom"/>
          </w:tcPr>
          <w:p w:rsidR="00DD1933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  <w:p w:rsidR="00DD1933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996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11623051 10 0000 140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62,8</w:t>
            </w:r>
          </w:p>
        </w:tc>
      </w:tr>
      <w:tr w:rsidR="00DD1933" w:rsidRPr="00E26133" w:rsidTr="00A2246D">
        <w:trPr>
          <w:trHeight w:val="1553"/>
        </w:trPr>
        <w:tc>
          <w:tcPr>
            <w:tcW w:w="4173" w:type="dxa"/>
            <w:vAlign w:val="bottom"/>
          </w:tcPr>
          <w:p w:rsidR="00DD1933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996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11651040 02 0000 140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DD1933" w:rsidRPr="00E26133" w:rsidTr="00A2246D">
        <w:trPr>
          <w:trHeight w:val="635"/>
        </w:trPr>
        <w:tc>
          <w:tcPr>
            <w:tcW w:w="4173" w:type="dxa"/>
            <w:vAlign w:val="bottom"/>
          </w:tcPr>
          <w:p w:rsidR="00DD1933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сельских поселений на реализацию федеральных целевых программ</w:t>
            </w: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996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20202051 10 0000 151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318,0</w:t>
            </w:r>
          </w:p>
        </w:tc>
      </w:tr>
      <w:tr w:rsidR="00DD1933" w:rsidRPr="00E26133" w:rsidTr="00A2246D">
        <w:trPr>
          <w:trHeight w:val="635"/>
        </w:trPr>
        <w:tc>
          <w:tcPr>
            <w:tcW w:w="4173" w:type="dxa"/>
            <w:vAlign w:val="bottom"/>
          </w:tcPr>
          <w:p w:rsidR="00DD1933" w:rsidRDefault="00DD1933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996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20202077 10 0000 151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14 949,3</w:t>
            </w:r>
          </w:p>
        </w:tc>
      </w:tr>
      <w:tr w:rsidR="00DD1933" w:rsidRPr="00E26133" w:rsidTr="00A2246D">
        <w:trPr>
          <w:trHeight w:val="635"/>
        </w:trPr>
        <w:tc>
          <w:tcPr>
            <w:tcW w:w="4173" w:type="dxa"/>
            <w:vAlign w:val="center"/>
          </w:tcPr>
          <w:p w:rsidR="00DD1933" w:rsidRDefault="00DD1933" w:rsidP="00015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20202999 10 0000 151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52 475,6</w:t>
            </w:r>
          </w:p>
        </w:tc>
      </w:tr>
      <w:tr w:rsidR="00DD1933" w:rsidRPr="00E26133" w:rsidTr="00A2246D">
        <w:trPr>
          <w:trHeight w:val="1168"/>
        </w:trPr>
        <w:tc>
          <w:tcPr>
            <w:tcW w:w="4173" w:type="dxa"/>
            <w:vAlign w:val="bottom"/>
          </w:tcPr>
          <w:p w:rsidR="00DD1933" w:rsidRDefault="00DD1933" w:rsidP="00A26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выполнение передаваемых полномочий субъектов Российской Федерации</w:t>
            </w:r>
          </w:p>
          <w:p w:rsidR="00DD1933" w:rsidRPr="0048159C" w:rsidRDefault="00DD1933" w:rsidP="00A26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20203024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</w:tr>
      <w:tr w:rsidR="00DD1933" w:rsidRPr="00E26133" w:rsidTr="00A2246D">
        <w:trPr>
          <w:trHeight w:val="679"/>
        </w:trPr>
        <w:tc>
          <w:tcPr>
            <w:tcW w:w="4173" w:type="dxa"/>
            <w:vAlign w:val="bottom"/>
          </w:tcPr>
          <w:p w:rsidR="00DD1933" w:rsidRDefault="00DD1933" w:rsidP="00A26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  <w:p w:rsidR="00DD1933" w:rsidRPr="0048159C" w:rsidRDefault="00DD1933" w:rsidP="00A26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20204999 10 0000 151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DD1933" w:rsidRPr="00E26133" w:rsidTr="004B562A">
        <w:trPr>
          <w:trHeight w:val="337"/>
        </w:trPr>
        <w:tc>
          <w:tcPr>
            <w:tcW w:w="4173" w:type="dxa"/>
            <w:vAlign w:val="bottom"/>
          </w:tcPr>
          <w:p w:rsidR="00DD1933" w:rsidRPr="0048159C" w:rsidRDefault="00DD1933" w:rsidP="002313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20705030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71" w:type="dxa"/>
            <w:noWrap/>
            <w:vAlign w:val="center"/>
          </w:tcPr>
          <w:p w:rsidR="00DD1933" w:rsidRPr="0048159C" w:rsidRDefault="00DD1933" w:rsidP="00A224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879,0</w:t>
            </w:r>
          </w:p>
        </w:tc>
      </w:tr>
      <w:tr w:rsidR="00DD1933" w:rsidRPr="00E26133" w:rsidTr="004B562A">
        <w:trPr>
          <w:trHeight w:val="337"/>
        </w:trPr>
        <w:tc>
          <w:tcPr>
            <w:tcW w:w="4173" w:type="dxa"/>
            <w:vAlign w:val="bottom"/>
          </w:tcPr>
          <w:p w:rsidR="00DD1933" w:rsidRDefault="00DD1933" w:rsidP="002313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1933" w:rsidRDefault="00DD1933" w:rsidP="00C30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  <w:p w:rsidR="00DD1933" w:rsidRPr="0048159C" w:rsidRDefault="00DD1933" w:rsidP="00C30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Pr="0048159C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21805010 10 0000 180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DD1933" w:rsidRPr="00E26133" w:rsidTr="004B562A">
        <w:trPr>
          <w:trHeight w:val="337"/>
        </w:trPr>
        <w:tc>
          <w:tcPr>
            <w:tcW w:w="4173" w:type="dxa"/>
            <w:vAlign w:val="bottom"/>
          </w:tcPr>
          <w:p w:rsidR="00DD1933" w:rsidRDefault="00DD1933" w:rsidP="002313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54" w:type="dxa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DD1933" w:rsidRDefault="00DD1933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21905000 10 0000 151</w:t>
            </w:r>
          </w:p>
        </w:tc>
        <w:tc>
          <w:tcPr>
            <w:tcW w:w="1471" w:type="dxa"/>
            <w:noWrap/>
            <w:vAlign w:val="center"/>
          </w:tcPr>
          <w:p w:rsidR="00DD1933" w:rsidRDefault="00DD1933" w:rsidP="004B56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-103,4</w:t>
            </w:r>
          </w:p>
        </w:tc>
      </w:tr>
    </w:tbl>
    <w:p w:rsidR="00DD1933" w:rsidRDefault="00DD1933"/>
    <w:p w:rsidR="00DD1933" w:rsidRDefault="00DD1933"/>
    <w:p w:rsidR="00DD1933" w:rsidRDefault="00DD1933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DD1933" w:rsidRDefault="00DD1933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DD1933" w:rsidRDefault="00DD1933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</w:p>
    <w:p w:rsidR="00DD1933" w:rsidRPr="0048159C" w:rsidRDefault="00DD1933" w:rsidP="0048159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</w:t>
      </w:r>
      <w:r w:rsidRPr="0048159C">
        <w:rPr>
          <w:rFonts w:ascii="Times New Roman" w:hAnsi="Times New Roman"/>
          <w:sz w:val="28"/>
          <w:szCs w:val="28"/>
        </w:rPr>
        <w:t xml:space="preserve"> вопросам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Т.В. Миронова</w:t>
      </w:r>
    </w:p>
    <w:sectPr w:rsidR="00DD1933" w:rsidRPr="0048159C" w:rsidSect="00CD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59C"/>
    <w:rsid w:val="00005B05"/>
    <w:rsid w:val="000112C8"/>
    <w:rsid w:val="000151EE"/>
    <w:rsid w:val="00022144"/>
    <w:rsid w:val="00032DFF"/>
    <w:rsid w:val="000347B4"/>
    <w:rsid w:val="0005098D"/>
    <w:rsid w:val="00054E2C"/>
    <w:rsid w:val="000649B4"/>
    <w:rsid w:val="00066C2F"/>
    <w:rsid w:val="000878A6"/>
    <w:rsid w:val="000B6AF0"/>
    <w:rsid w:val="00135385"/>
    <w:rsid w:val="001365E8"/>
    <w:rsid w:val="001369FC"/>
    <w:rsid w:val="001540E1"/>
    <w:rsid w:val="001562E8"/>
    <w:rsid w:val="00172045"/>
    <w:rsid w:val="00193FC1"/>
    <w:rsid w:val="001B1067"/>
    <w:rsid w:val="001C06E3"/>
    <w:rsid w:val="001E2E92"/>
    <w:rsid w:val="001E7D37"/>
    <w:rsid w:val="001F7067"/>
    <w:rsid w:val="00210361"/>
    <w:rsid w:val="00214C18"/>
    <w:rsid w:val="0023130C"/>
    <w:rsid w:val="00263F8D"/>
    <w:rsid w:val="002A784B"/>
    <w:rsid w:val="002E1B6F"/>
    <w:rsid w:val="002F7DD0"/>
    <w:rsid w:val="003231E1"/>
    <w:rsid w:val="003237C1"/>
    <w:rsid w:val="0033388C"/>
    <w:rsid w:val="00347531"/>
    <w:rsid w:val="00355D7D"/>
    <w:rsid w:val="003760A7"/>
    <w:rsid w:val="00387521"/>
    <w:rsid w:val="003F18AC"/>
    <w:rsid w:val="003F7120"/>
    <w:rsid w:val="00400760"/>
    <w:rsid w:val="004071B3"/>
    <w:rsid w:val="004073B8"/>
    <w:rsid w:val="0042401C"/>
    <w:rsid w:val="004246E7"/>
    <w:rsid w:val="004463E9"/>
    <w:rsid w:val="00453BBD"/>
    <w:rsid w:val="0048159C"/>
    <w:rsid w:val="00491001"/>
    <w:rsid w:val="004A189E"/>
    <w:rsid w:val="004A2798"/>
    <w:rsid w:val="004B562A"/>
    <w:rsid w:val="004E4889"/>
    <w:rsid w:val="004E4C83"/>
    <w:rsid w:val="00501714"/>
    <w:rsid w:val="00564224"/>
    <w:rsid w:val="00574165"/>
    <w:rsid w:val="005A30EC"/>
    <w:rsid w:val="005D6701"/>
    <w:rsid w:val="005E6F40"/>
    <w:rsid w:val="0064012A"/>
    <w:rsid w:val="006763D0"/>
    <w:rsid w:val="00692A0B"/>
    <w:rsid w:val="00694199"/>
    <w:rsid w:val="00695BB1"/>
    <w:rsid w:val="006B06EB"/>
    <w:rsid w:val="006B48C5"/>
    <w:rsid w:val="00705482"/>
    <w:rsid w:val="0071589A"/>
    <w:rsid w:val="00725C07"/>
    <w:rsid w:val="00754837"/>
    <w:rsid w:val="007737D2"/>
    <w:rsid w:val="00780FE9"/>
    <w:rsid w:val="007E1D89"/>
    <w:rsid w:val="007E3A4A"/>
    <w:rsid w:val="0080609C"/>
    <w:rsid w:val="00813B24"/>
    <w:rsid w:val="00820326"/>
    <w:rsid w:val="008267FE"/>
    <w:rsid w:val="00833109"/>
    <w:rsid w:val="008704C8"/>
    <w:rsid w:val="008A4B8A"/>
    <w:rsid w:val="009132F2"/>
    <w:rsid w:val="009229D0"/>
    <w:rsid w:val="009301E2"/>
    <w:rsid w:val="009304A0"/>
    <w:rsid w:val="00931219"/>
    <w:rsid w:val="00936DD4"/>
    <w:rsid w:val="009468B7"/>
    <w:rsid w:val="0096124B"/>
    <w:rsid w:val="009702C8"/>
    <w:rsid w:val="00971BC9"/>
    <w:rsid w:val="009764D8"/>
    <w:rsid w:val="00996E3F"/>
    <w:rsid w:val="009E5996"/>
    <w:rsid w:val="009F1343"/>
    <w:rsid w:val="00A05311"/>
    <w:rsid w:val="00A062F4"/>
    <w:rsid w:val="00A2246D"/>
    <w:rsid w:val="00A2528C"/>
    <w:rsid w:val="00A26733"/>
    <w:rsid w:val="00A33B39"/>
    <w:rsid w:val="00A55BD5"/>
    <w:rsid w:val="00A804B6"/>
    <w:rsid w:val="00A827A6"/>
    <w:rsid w:val="00A96982"/>
    <w:rsid w:val="00AC1A8A"/>
    <w:rsid w:val="00AC4A16"/>
    <w:rsid w:val="00AD1E0E"/>
    <w:rsid w:val="00AD2101"/>
    <w:rsid w:val="00AE420A"/>
    <w:rsid w:val="00AE4AC5"/>
    <w:rsid w:val="00AE5827"/>
    <w:rsid w:val="00AE79A5"/>
    <w:rsid w:val="00B034B2"/>
    <w:rsid w:val="00B30635"/>
    <w:rsid w:val="00B46615"/>
    <w:rsid w:val="00B96012"/>
    <w:rsid w:val="00BA23D9"/>
    <w:rsid w:val="00BA5855"/>
    <w:rsid w:val="00BB298B"/>
    <w:rsid w:val="00BB3A2C"/>
    <w:rsid w:val="00BB75F3"/>
    <w:rsid w:val="00BC1EAE"/>
    <w:rsid w:val="00BD1494"/>
    <w:rsid w:val="00BE3AF4"/>
    <w:rsid w:val="00C01CD5"/>
    <w:rsid w:val="00C078F3"/>
    <w:rsid w:val="00C3075B"/>
    <w:rsid w:val="00C40427"/>
    <w:rsid w:val="00C4636B"/>
    <w:rsid w:val="00C4781B"/>
    <w:rsid w:val="00C634BF"/>
    <w:rsid w:val="00CA573B"/>
    <w:rsid w:val="00CD2AFE"/>
    <w:rsid w:val="00CD3063"/>
    <w:rsid w:val="00CE6C21"/>
    <w:rsid w:val="00D40231"/>
    <w:rsid w:val="00D43004"/>
    <w:rsid w:val="00D468A1"/>
    <w:rsid w:val="00D764B7"/>
    <w:rsid w:val="00D96835"/>
    <w:rsid w:val="00DD1933"/>
    <w:rsid w:val="00DD40B7"/>
    <w:rsid w:val="00DE0E88"/>
    <w:rsid w:val="00DE701A"/>
    <w:rsid w:val="00DF3246"/>
    <w:rsid w:val="00E23843"/>
    <w:rsid w:val="00E26133"/>
    <w:rsid w:val="00E46512"/>
    <w:rsid w:val="00E5314F"/>
    <w:rsid w:val="00E64087"/>
    <w:rsid w:val="00E71791"/>
    <w:rsid w:val="00E746C5"/>
    <w:rsid w:val="00E81268"/>
    <w:rsid w:val="00E826EF"/>
    <w:rsid w:val="00E83BCB"/>
    <w:rsid w:val="00E95725"/>
    <w:rsid w:val="00E96D48"/>
    <w:rsid w:val="00EA0343"/>
    <w:rsid w:val="00F07AE7"/>
    <w:rsid w:val="00F123CD"/>
    <w:rsid w:val="00F17F97"/>
    <w:rsid w:val="00F33624"/>
    <w:rsid w:val="00F4162F"/>
    <w:rsid w:val="00F66F6E"/>
    <w:rsid w:val="00F75B3A"/>
    <w:rsid w:val="00FA0B23"/>
    <w:rsid w:val="00FA3BD0"/>
    <w:rsid w:val="00FA7C28"/>
    <w:rsid w:val="00FC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0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8159C"/>
    <w:rPr>
      <w:lang w:eastAsia="en-US"/>
    </w:rPr>
  </w:style>
  <w:style w:type="paragraph" w:customStyle="1" w:styleId="a">
    <w:name w:val="Прижатый влево"/>
    <w:basedOn w:val="Normal"/>
    <w:next w:val="Normal"/>
    <w:uiPriority w:val="99"/>
    <w:rsid w:val="00E465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1374</TotalTime>
  <Pages>7</Pages>
  <Words>1950</Words>
  <Characters>11119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25</cp:revision>
  <cp:lastPrinted>2015-10-23T04:27:00Z</cp:lastPrinted>
  <dcterms:created xsi:type="dcterms:W3CDTF">2015-07-29T13:49:00Z</dcterms:created>
  <dcterms:modified xsi:type="dcterms:W3CDTF">2016-04-26T05:31:00Z</dcterms:modified>
</cp:coreProperties>
</file>